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86F2" w14:textId="77777777" w:rsidR="00332942" w:rsidRDefault="00332942" w:rsidP="003329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ESTONE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5C46F629" w14:textId="77777777" w:rsidR="00332942" w:rsidRDefault="00332942" w:rsidP="003329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“</w:t>
      </w:r>
      <w:proofErr w:type="spellStart"/>
      <w:r>
        <w:rPr>
          <w:rFonts w:cs="Times New Roman"/>
          <w:szCs w:val="24"/>
        </w:rPr>
        <w:t>Gaghier</w:t>
      </w:r>
      <w:proofErr w:type="spellEnd"/>
      <w:r>
        <w:rPr>
          <w:rFonts w:cs="Times New Roman"/>
          <w:szCs w:val="24"/>
        </w:rPr>
        <w:t>”.</w:t>
      </w:r>
    </w:p>
    <w:p w14:paraId="295E73AA" w14:textId="77777777" w:rsidR="00332942" w:rsidRDefault="00332942" w:rsidP="00332942">
      <w:pPr>
        <w:pStyle w:val="NoSpacing"/>
        <w:rPr>
          <w:rFonts w:cs="Times New Roman"/>
          <w:szCs w:val="24"/>
        </w:rPr>
      </w:pPr>
    </w:p>
    <w:p w14:paraId="27880266" w14:textId="77777777" w:rsidR="00332942" w:rsidRDefault="00332942" w:rsidP="00332942">
      <w:pPr>
        <w:pStyle w:val="NoSpacing"/>
        <w:rPr>
          <w:rFonts w:cs="Times New Roman"/>
          <w:szCs w:val="24"/>
        </w:rPr>
      </w:pPr>
    </w:p>
    <w:p w14:paraId="27D0BB07" w14:textId="77777777" w:rsidR="00332942" w:rsidRDefault="00332942" w:rsidP="003329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May1412</w:t>
      </w:r>
      <w:r>
        <w:rPr>
          <w:rFonts w:cs="Times New Roman"/>
          <w:szCs w:val="24"/>
        </w:rPr>
        <w:tab/>
        <w:t xml:space="preserve">He was a witness when John and Agnes </w:t>
      </w:r>
      <w:proofErr w:type="spellStart"/>
      <w:r>
        <w:rPr>
          <w:rFonts w:cs="Times New Roman"/>
          <w:szCs w:val="24"/>
        </w:rPr>
        <w:t>Estone</w:t>
      </w:r>
      <w:proofErr w:type="spellEnd"/>
      <w:r>
        <w:rPr>
          <w:rFonts w:cs="Times New Roman"/>
          <w:szCs w:val="24"/>
        </w:rPr>
        <w:t>(qq.v.) granted lands in</w:t>
      </w:r>
    </w:p>
    <w:p w14:paraId="0DA3C952" w14:textId="77777777" w:rsidR="00332942" w:rsidRDefault="00332942" w:rsidP="003329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 xml:space="preserve">, Sussex, to their son, Robert(q.v.). At </w:t>
      </w:r>
      <w:proofErr w:type="spellStart"/>
      <w:r>
        <w:rPr>
          <w:rFonts w:cs="Times New Roman"/>
          <w:szCs w:val="24"/>
        </w:rPr>
        <w:t>Ninfield</w:t>
      </w:r>
      <w:proofErr w:type="spellEnd"/>
      <w:r>
        <w:rPr>
          <w:rFonts w:cs="Times New Roman"/>
          <w:szCs w:val="24"/>
        </w:rPr>
        <w:t>.</w:t>
      </w:r>
    </w:p>
    <w:p w14:paraId="5F6F1718" w14:textId="77777777" w:rsidR="00332942" w:rsidRDefault="00332942" w:rsidP="003329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ASH/4501/49)</w:t>
      </w:r>
    </w:p>
    <w:p w14:paraId="43D5D86C" w14:textId="77777777" w:rsidR="00332942" w:rsidRDefault="00332942" w:rsidP="00332942">
      <w:pPr>
        <w:pStyle w:val="NoSpacing"/>
        <w:rPr>
          <w:rFonts w:cs="Times New Roman"/>
          <w:szCs w:val="24"/>
        </w:rPr>
      </w:pPr>
    </w:p>
    <w:p w14:paraId="7DDC85DE" w14:textId="77777777" w:rsidR="00332942" w:rsidRDefault="00332942" w:rsidP="00332942">
      <w:pPr>
        <w:pStyle w:val="NoSpacing"/>
        <w:rPr>
          <w:rFonts w:cs="Times New Roman"/>
          <w:szCs w:val="24"/>
        </w:rPr>
      </w:pPr>
    </w:p>
    <w:p w14:paraId="10087F4D" w14:textId="77777777" w:rsidR="00332942" w:rsidRDefault="00332942" w:rsidP="003329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p w14:paraId="55E93B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F2F6C" w14:textId="77777777" w:rsidR="00332942" w:rsidRDefault="00332942" w:rsidP="009139A6">
      <w:r>
        <w:separator/>
      </w:r>
    </w:p>
  </w:endnote>
  <w:endnote w:type="continuationSeparator" w:id="0">
    <w:p w14:paraId="4A6C5C35" w14:textId="77777777" w:rsidR="00332942" w:rsidRDefault="003329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C7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DE3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79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FABB" w14:textId="77777777" w:rsidR="00332942" w:rsidRDefault="00332942" w:rsidP="009139A6">
      <w:r>
        <w:separator/>
      </w:r>
    </w:p>
  </w:footnote>
  <w:footnote w:type="continuationSeparator" w:id="0">
    <w:p w14:paraId="1204BD5C" w14:textId="77777777" w:rsidR="00332942" w:rsidRDefault="003329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74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ED8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CB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942"/>
    <w:rsid w:val="000666E0"/>
    <w:rsid w:val="002510B7"/>
    <w:rsid w:val="0033294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9049"/>
  <w15:chartTrackingRefBased/>
  <w15:docId w15:val="{B7FB8C76-F9A4-4182-B15E-98B14668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2023-11-15T20:57:00Z</dcterms:created>
  <dcterms:modified xsi:type="dcterms:W3CDTF">2023-11-15T21:02:00Z</dcterms:modified>
</cp:coreProperties>
</file>